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ACFF6" w14:textId="77777777" w:rsidR="0065047D" w:rsidRDefault="0065047D" w:rsidP="0065047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NOBELET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6968E46F" w14:textId="77777777" w:rsidR="0065047D" w:rsidRDefault="0065047D" w:rsidP="0065047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8106EE1" w14:textId="77777777" w:rsidR="0065047D" w:rsidRDefault="0065047D" w:rsidP="0065047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97AB7E8" w14:textId="77777777" w:rsidR="0065047D" w:rsidRDefault="0065047D" w:rsidP="0065047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Mar.1410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Eburton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appointed alnagers in Dorset.</w:t>
      </w:r>
    </w:p>
    <w:p w14:paraId="63EE1705" w14:textId="77777777" w:rsidR="0065047D" w:rsidRDefault="0065047D" w:rsidP="0065047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p.166)</w:t>
      </w:r>
    </w:p>
    <w:p w14:paraId="3FF60F8E" w14:textId="77777777" w:rsidR="0065047D" w:rsidRDefault="0065047D" w:rsidP="0065047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DBF9446" w14:textId="77777777" w:rsidR="0065047D" w:rsidRDefault="0065047D" w:rsidP="0065047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9A82B88" w14:textId="77777777" w:rsidR="0065047D" w:rsidRDefault="0065047D" w:rsidP="0065047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May 2022</w:t>
      </w:r>
    </w:p>
    <w:p w14:paraId="339B113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C6C89" w14:textId="77777777" w:rsidR="0065047D" w:rsidRDefault="0065047D" w:rsidP="009139A6">
      <w:r>
        <w:separator/>
      </w:r>
    </w:p>
  </w:endnote>
  <w:endnote w:type="continuationSeparator" w:id="0">
    <w:p w14:paraId="1DBFCA68" w14:textId="77777777" w:rsidR="0065047D" w:rsidRDefault="006504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1BC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98C2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5F1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07812" w14:textId="77777777" w:rsidR="0065047D" w:rsidRDefault="0065047D" w:rsidP="009139A6">
      <w:r>
        <w:separator/>
      </w:r>
    </w:p>
  </w:footnote>
  <w:footnote w:type="continuationSeparator" w:id="0">
    <w:p w14:paraId="5A1A8CF8" w14:textId="77777777" w:rsidR="0065047D" w:rsidRDefault="006504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F3A3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4AB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FCB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47D"/>
    <w:rsid w:val="000666E0"/>
    <w:rsid w:val="002510B7"/>
    <w:rsid w:val="005C130B"/>
    <w:rsid w:val="0065047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27FD7"/>
  <w15:chartTrackingRefBased/>
  <w15:docId w15:val="{316B3762-417C-4A46-B0B1-D8A6FAC38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47D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2023-10-06T19:59:00Z</dcterms:created>
  <dcterms:modified xsi:type="dcterms:W3CDTF">2023-10-06T19:59:00Z</dcterms:modified>
</cp:coreProperties>
</file>